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89" w:rsidRPr="00F45489" w:rsidRDefault="00F45489" w:rsidP="00F45489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B11D2E">
        <w:rPr>
          <w:rFonts w:eastAsia="Times New Roman" w:cs="Arial"/>
          <w:sz w:val="24"/>
          <w:szCs w:val="20"/>
          <w:lang w:eastAsia="ar-SA"/>
        </w:rPr>
        <w:t>6</w:t>
      </w:r>
      <w:r w:rsidR="00BB7FFE">
        <w:rPr>
          <w:rFonts w:eastAsia="Times New Roman" w:cs="Arial"/>
          <w:sz w:val="24"/>
          <w:szCs w:val="20"/>
          <w:lang w:eastAsia="ar-SA"/>
        </w:rPr>
        <w:t>4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="00B11D2E" w:rsidRPr="00B11D2E">
        <w:rPr>
          <w:rFonts w:cs="Arial"/>
          <w:sz w:val="24"/>
          <w:szCs w:val="24"/>
        </w:rPr>
        <w:t>S1-1</w:t>
      </w:r>
      <w:r w:rsidR="00830D03">
        <w:rPr>
          <w:rFonts w:cs="Arial"/>
          <w:sz w:val="24"/>
          <w:szCs w:val="24"/>
        </w:rPr>
        <w:t>3</w:t>
      </w:r>
      <w:r w:rsidR="00BB7FFE">
        <w:rPr>
          <w:rFonts w:cs="Arial"/>
          <w:sz w:val="24"/>
          <w:szCs w:val="24"/>
        </w:rPr>
        <w:t>5</w:t>
      </w:r>
      <w:r w:rsidR="00B11D2E" w:rsidRPr="00B11D2E">
        <w:rPr>
          <w:rFonts w:cs="Arial"/>
          <w:sz w:val="24"/>
          <w:szCs w:val="24"/>
        </w:rPr>
        <w:t>000</w:t>
      </w:r>
    </w:p>
    <w:p w:rsidR="00F45489" w:rsidRPr="00F45489" w:rsidRDefault="00BB7FFE" w:rsidP="00D4755A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San Francisco, USA</w:t>
      </w:r>
      <w:r w:rsidR="00B04844" w:rsidRPr="00B04844">
        <w:rPr>
          <w:rFonts w:eastAsia="Times New Roman" w:cs="Arial"/>
          <w:sz w:val="24"/>
          <w:szCs w:val="20"/>
          <w:lang w:eastAsia="ar-SA"/>
        </w:rPr>
        <w:t xml:space="preserve">, </w:t>
      </w:r>
      <w:r w:rsidR="001560F0">
        <w:rPr>
          <w:rFonts w:eastAsia="Times New Roman" w:cs="Arial"/>
          <w:sz w:val="24"/>
          <w:szCs w:val="20"/>
          <w:lang w:eastAsia="ar-SA"/>
        </w:rPr>
        <w:t>1</w:t>
      </w:r>
      <w:r>
        <w:rPr>
          <w:rFonts w:eastAsia="Times New Roman" w:cs="Arial"/>
          <w:sz w:val="24"/>
          <w:szCs w:val="20"/>
          <w:lang w:eastAsia="ar-SA"/>
        </w:rPr>
        <w:t>1</w:t>
      </w:r>
      <w:r w:rsidR="00166AC0" w:rsidRPr="00166AC0">
        <w:rPr>
          <w:rFonts w:eastAsia="Times New Roman" w:cs="Arial"/>
          <w:sz w:val="24"/>
          <w:szCs w:val="20"/>
          <w:vertAlign w:val="superscript"/>
          <w:lang w:eastAsia="ar-SA"/>
        </w:rPr>
        <w:t>th</w:t>
      </w:r>
      <w:r w:rsidR="00166AC0">
        <w:rPr>
          <w:rFonts w:eastAsia="Times New Roman" w:cs="Arial"/>
          <w:sz w:val="24"/>
          <w:szCs w:val="20"/>
          <w:lang w:eastAsia="ar-SA"/>
        </w:rPr>
        <w:t xml:space="preserve"> – </w:t>
      </w:r>
      <w:r>
        <w:rPr>
          <w:rFonts w:eastAsia="Times New Roman" w:cs="Arial"/>
          <w:sz w:val="24"/>
          <w:szCs w:val="20"/>
          <w:lang w:eastAsia="ar-SA"/>
        </w:rPr>
        <w:t>15</w:t>
      </w:r>
      <w:r>
        <w:rPr>
          <w:rFonts w:eastAsia="Times New Roman" w:cs="Arial"/>
          <w:sz w:val="24"/>
          <w:szCs w:val="20"/>
          <w:vertAlign w:val="superscript"/>
          <w:lang w:eastAsia="ar-SA"/>
        </w:rPr>
        <w:t>th</w:t>
      </w:r>
      <w:r w:rsidR="00166AC0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 xml:space="preserve">November </w:t>
      </w:r>
      <w:r w:rsidR="00806CD1">
        <w:rPr>
          <w:rFonts w:eastAsia="Times New Roman" w:cs="Arial"/>
          <w:sz w:val="24"/>
          <w:szCs w:val="20"/>
          <w:lang w:eastAsia="ar-SA"/>
        </w:rPr>
        <w:t>2013</w:t>
      </w:r>
      <w:r w:rsidR="000806A0">
        <w:rPr>
          <w:rFonts w:cs="Arial"/>
          <w:b/>
        </w:rPr>
        <w:tab/>
      </w:r>
      <w:r w:rsidR="000806A0">
        <w:rPr>
          <w:rFonts w:cs="Arial"/>
          <w:b/>
          <w:i/>
          <w:color w:val="0070C0"/>
          <w:sz w:val="20"/>
          <w:szCs w:val="20"/>
        </w:rPr>
        <w:t>(revision of S1-13xxxx)</w:t>
      </w:r>
    </w:p>
    <w:p w:rsidR="00F45489" w:rsidRPr="00F45489" w:rsidRDefault="00F45489" w:rsidP="00F4548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F45489" w:rsidRPr="00BC07EC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BC07EC" w:rsidRPr="00BC07EC">
        <w:rPr>
          <w:rFonts w:eastAsia="Times New Roman" w:cs="Arial"/>
          <w:sz w:val="22"/>
          <w:szCs w:val="20"/>
          <w:lang w:eastAsia="ar-SA"/>
        </w:rPr>
        <w:t xml:space="preserve">Draft </w:t>
      </w:r>
      <w:r w:rsidR="00A734F5">
        <w:rPr>
          <w:rFonts w:eastAsia="Times New Roman" w:cs="Arial"/>
          <w:sz w:val="22"/>
          <w:szCs w:val="20"/>
          <w:lang w:eastAsia="ar-SA"/>
        </w:rPr>
        <w:t>a</w:t>
      </w:r>
      <w:r w:rsidR="00B11D2E" w:rsidRPr="00BC07EC">
        <w:rPr>
          <w:rFonts w:eastAsia="Times New Roman" w:cs="Arial"/>
          <w:sz w:val="22"/>
          <w:szCs w:val="20"/>
          <w:lang w:eastAsia="ar-SA"/>
        </w:rPr>
        <w:t>genda</w:t>
      </w:r>
      <w:r w:rsidR="00BB7FFE">
        <w:rPr>
          <w:rFonts w:eastAsia="Times New Roman" w:cs="Arial"/>
          <w:sz w:val="22"/>
          <w:szCs w:val="20"/>
          <w:lang w:eastAsia="ar-SA"/>
        </w:rPr>
        <w:t xml:space="preserve"> for SA1#64</w:t>
      </w:r>
    </w:p>
    <w:p w:rsidR="00F45489" w:rsidRPr="00C94126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>SA1 Chairman/SA1 Vice Chairmen/MCC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  <w:t>Mona Mustapha [mona.mustapha@vodafone.com]</w:t>
      </w:r>
    </w:p>
    <w:p w:rsidR="00F45489" w:rsidRPr="00F45489" w:rsidRDefault="00F45489" w:rsidP="00F45489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>Contribution Guidelines</w:t>
      </w:r>
    </w:p>
    <w:p w:rsidR="00291CC5" w:rsidRPr="00F45489" w:rsidRDefault="007204B6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u w:val="single"/>
          <w:lang w:eastAsia="it-IT"/>
        </w:rPr>
      </w:pPr>
      <w:bookmarkStart w:id="3" w:name="OLE_LINK7"/>
      <w:bookmarkStart w:id="4" w:name="OLE_LINK8"/>
      <w:r>
        <w:rPr>
          <w:rFonts w:eastAsia="Times New Roman" w:cs="Arial"/>
          <w:b/>
          <w:sz w:val="20"/>
          <w:szCs w:val="20"/>
          <w:u w:val="single"/>
          <w:lang w:eastAsia="it-IT"/>
        </w:rPr>
        <w:t>D</w:t>
      </w:r>
      <w:r w:rsidR="00291CC5"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ocument deadlines: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u w:val="single"/>
          <w:lang w:eastAsia="it-IT"/>
        </w:rPr>
      </w:pPr>
    </w:p>
    <w:p w:rsidR="009A6B47" w:rsidRPr="008772C5" w:rsidRDefault="009A6B47" w:rsidP="009A6B47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b/>
          <w:sz w:val="20"/>
          <w:szCs w:val="20"/>
          <w:lang w:eastAsia="ar-SA"/>
        </w:rPr>
        <w:t>Tdoc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and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CR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requests: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565CBE" w:rsidRPr="00565CBE">
        <w:rPr>
          <w:b/>
          <w:bCs/>
          <w:sz w:val="20"/>
          <w:szCs w:val="20"/>
        </w:rPr>
        <w:t>Thursday</w:t>
      </w:r>
      <w:r w:rsidR="00565CBE" w:rsidRPr="00565CBE">
        <w:rPr>
          <w:sz w:val="20"/>
          <w:szCs w:val="20"/>
        </w:rPr>
        <w:t>, 31</w:t>
      </w:r>
      <w:r w:rsidR="00565CBE" w:rsidRPr="00565CBE">
        <w:rPr>
          <w:sz w:val="20"/>
          <w:szCs w:val="20"/>
          <w:vertAlign w:val="superscript"/>
        </w:rPr>
        <w:t>st</w:t>
      </w:r>
      <w:r w:rsidR="00565CBE" w:rsidRPr="00565CBE">
        <w:rPr>
          <w:sz w:val="20"/>
          <w:szCs w:val="20"/>
        </w:rPr>
        <w:t xml:space="preserve"> October 2013, 23:00 GMT/UTC</w:t>
      </w:r>
    </w:p>
    <w:p w:rsidR="009A6B47" w:rsidRPr="008772C5" w:rsidRDefault="009A6B47" w:rsidP="009A6B47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sz w:val="20"/>
          <w:szCs w:val="20"/>
          <w:lang w:eastAsia="ar-SA"/>
        </w:rPr>
        <w:t xml:space="preserve">Document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submission</w:t>
      </w:r>
      <w:r w:rsidRPr="008772C5">
        <w:rPr>
          <w:rFonts w:eastAsia="Times New Roman" w:cs="Arial"/>
          <w:sz w:val="20"/>
          <w:szCs w:val="20"/>
          <w:lang w:eastAsia="ar-SA"/>
        </w:rPr>
        <w:t>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565CBE" w:rsidRPr="00565CBE">
        <w:rPr>
          <w:rFonts w:eastAsia="Times New Roman"/>
          <w:b/>
          <w:bCs/>
          <w:sz w:val="20"/>
          <w:szCs w:val="20"/>
        </w:rPr>
        <w:t>Friday</w:t>
      </w:r>
      <w:r w:rsidR="00565CBE" w:rsidRPr="00565CBE">
        <w:rPr>
          <w:rFonts w:eastAsia="Times New Roman"/>
          <w:sz w:val="20"/>
          <w:szCs w:val="20"/>
        </w:rPr>
        <w:t>, 1</w:t>
      </w:r>
      <w:r w:rsidR="00565CBE" w:rsidRPr="00565CBE">
        <w:rPr>
          <w:rFonts w:eastAsia="Times New Roman"/>
          <w:sz w:val="20"/>
          <w:szCs w:val="20"/>
          <w:vertAlign w:val="superscript"/>
        </w:rPr>
        <w:t>st</w:t>
      </w:r>
      <w:r w:rsidR="00565CBE" w:rsidRPr="00565CBE">
        <w:rPr>
          <w:rFonts w:eastAsia="Times New Roman"/>
          <w:sz w:val="20"/>
          <w:szCs w:val="20"/>
        </w:rPr>
        <w:t xml:space="preserve"> November 2013, 23:00 GMT/UTC</w:t>
      </w:r>
    </w:p>
    <w:p w:rsidR="00291CC5" w:rsidRPr="00F45489" w:rsidRDefault="00291CC5" w:rsidP="00291CC5">
      <w:pPr>
        <w:spacing w:after="0" w:line="240" w:lineRule="auto"/>
        <w:ind w:left="1440"/>
        <w:rPr>
          <w:rFonts w:eastAsia="Times New Roman" w:cs="Arial"/>
          <w:sz w:val="20"/>
          <w:szCs w:val="20"/>
          <w:lang w:eastAsia="ar-SA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Documents that miss either deadline will be considered as </w:t>
      </w:r>
      <w:r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LATE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and will be given low priority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F43839" w:rsidRPr="00F45489" w:rsidRDefault="00F43839" w:rsidP="00595E31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Delegates can reserve tdoc numbers and upload documents at</w:t>
      </w:r>
      <w:r w:rsidR="00F403C3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9" w:history="1">
        <w:r w:rsidR="00F403C3" w:rsidRPr="00AE4ADA">
          <w:rPr>
            <w:rStyle w:val="Hyperlink"/>
            <w:rFonts w:eastAsia="Times New Roman" w:cs="Arial"/>
            <w:sz w:val="20"/>
            <w:szCs w:val="20"/>
            <w:lang w:eastAsia="it-IT"/>
          </w:rPr>
          <w:t>http://webap</w:t>
        </w:r>
        <w:bookmarkStart w:id="5" w:name="_GoBack"/>
        <w:bookmarkEnd w:id="5"/>
        <w:r w:rsidR="00F403C3" w:rsidRPr="00AE4ADA">
          <w:rPr>
            <w:rStyle w:val="Hyperlink"/>
            <w:rFonts w:eastAsia="Times New Roman" w:cs="Arial"/>
            <w:sz w:val="20"/>
            <w:szCs w:val="20"/>
            <w:lang w:eastAsia="it-IT"/>
          </w:rPr>
          <w:t>p</w:t>
        </w:r>
        <w:r w:rsidR="00F403C3" w:rsidRPr="00AE4ADA">
          <w:rPr>
            <w:rStyle w:val="Hyperlink"/>
            <w:rFonts w:eastAsia="Times New Roman" w:cs="Arial"/>
            <w:sz w:val="20"/>
            <w:szCs w:val="20"/>
            <w:lang w:eastAsia="it-IT"/>
          </w:rPr>
          <w:t>.etsi.org/meetingDocuments/ViewDocumentList.asp?MTG_Id=30164</w:t>
        </w:r>
      </w:hyperlink>
      <w:r w:rsidR="00F403C3">
        <w:rPr>
          <w:rFonts w:eastAsia="Times New Roman" w:cs="Arial"/>
          <w:sz w:val="20"/>
          <w:szCs w:val="20"/>
          <w:lang w:eastAsia="it-IT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b/>
          <w:sz w:val="20"/>
          <w:szCs w:val="20"/>
          <w:lang w:eastAsia="it-IT"/>
        </w:rPr>
        <w:t>Merged contributions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can be submitted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after the deadline: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these will not be considered as late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send documents to the SA1 mailing list as draft documents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on Monday morning of the meeting, request tdoc numbers from MCC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then upload documents with new tdoc number to the Inbox 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595E31">
      <w:pPr>
        <w:numPr>
          <w:ilvl w:val="0"/>
          <w:numId w:val="14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it-IT"/>
        </w:rPr>
        <w:t>Please use the appropriate document templates available at</w:t>
      </w:r>
      <w:r w:rsidR="00B11D2E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10" w:history="1">
        <w:r w:rsidR="00595E31" w:rsidRPr="00AE4ADA">
          <w:rPr>
            <w:rStyle w:val="Hyperlink"/>
            <w:rFonts w:eastAsia="Times New Roman" w:cs="Arial"/>
            <w:sz w:val="20"/>
            <w:szCs w:val="20"/>
            <w:lang w:eastAsia="it-IT"/>
          </w:rPr>
          <w:t>http://www.3gpp.org/ftp/tsg_sa/WG1_Serv/TSGS1_64_SanFrancisco/templates/</w:t>
        </w:r>
      </w:hyperlink>
      <w:r w:rsidR="00595E31">
        <w:rPr>
          <w:rFonts w:eastAsia="Times New Roman" w:cs="Arial"/>
          <w:sz w:val="20"/>
          <w:szCs w:val="20"/>
          <w:lang w:eastAsia="it-IT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291CC5">
      <w:pPr>
        <w:numPr>
          <w:ilvl w:val="0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>For CRs:</w:t>
      </w:r>
    </w:p>
    <w:p w:rsidR="00291CC5" w:rsidRPr="00F45489" w:rsidRDefault="00166AC0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b/>
          <w:sz w:val="20"/>
          <w:szCs w:val="20"/>
          <w:lang w:eastAsia="ar-SA"/>
        </w:rPr>
      </w:pPr>
      <w:r>
        <w:rPr>
          <w:rFonts w:eastAsia="Times New Roman" w:cs="Arial"/>
          <w:b/>
          <w:sz w:val="20"/>
          <w:szCs w:val="20"/>
          <w:lang w:eastAsia="ar-SA"/>
        </w:rPr>
        <w:t>TEI13</w:t>
      </w:r>
      <w:r w:rsidR="00291CC5" w:rsidRPr="00F45489">
        <w:rPr>
          <w:rFonts w:eastAsia="Times New Roman" w:cs="Arial"/>
          <w:b/>
          <w:sz w:val="20"/>
          <w:szCs w:val="20"/>
          <w:lang w:eastAsia="ar-SA"/>
        </w:rPr>
        <w:t xml:space="preserve"> CRs will only be accepted if there is no impact to Stage 2 or Stage 3 or for alignment purposes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</w:t>
      </w:r>
      <w:r w:rsidRPr="00F45489">
        <w:rPr>
          <w:rFonts w:eastAsia="Times New Roman" w:cs="Arial"/>
          <w:b/>
          <w:sz w:val="20"/>
          <w:szCs w:val="20"/>
          <w:lang w:eastAsia="ar-SA"/>
        </w:rPr>
        <w:t>MUST have a CR number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allocated by the secretary BEFORE being submitted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 MUST have a Work Item code</w:t>
      </w:r>
      <w:r w:rsidRPr="00F45489">
        <w:rPr>
          <w:rFonts w:eastAsia="Times New Roman" w:cs="Arial"/>
          <w:sz w:val="20"/>
          <w:szCs w:val="20"/>
          <w:lang w:eastAsia="ar-SA"/>
        </w:rPr>
        <w:t>, and the WI code must be valid for the specific release (i.e. Rel-11 CR with Rel-10 WI is not permitted)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Work Item Codes for the CRs are available at </w:t>
      </w:r>
      <w:hyperlink r:id="rId11" w:tooltip="http://www.3gpp.org/ftp/Specs/html-info/FeatureListFrameSet.htm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http://www.3gpp.org/ftp/Specs/html-info/FeatureListFrameSet.htm</w:t>
        </w:r>
      </w:hyperlink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SA1-specific WI codes are available at </w:t>
      </w:r>
      <w:hyperlink r:id="rId12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http://www.3gpp.org/ftp/Specs/html-info/TSG-WG--s1--wis.htm</w:t>
        </w:r>
      </w:hyperlink>
    </w:p>
    <w:bookmarkEnd w:id="3"/>
    <w:bookmarkEnd w:id="4"/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Arial Unicode MS" w:cs="Arial"/>
          <w:szCs w:val="18"/>
          <w:lang w:eastAsia="ar-SA"/>
        </w:rPr>
        <w:br w:type="page"/>
      </w:r>
      <w:r w:rsidRPr="00F45489">
        <w:rPr>
          <w:rFonts w:eastAsia="MS Mincho" w:cs="Arial"/>
          <w:bCs/>
          <w:sz w:val="36"/>
          <w:szCs w:val="36"/>
          <w:lang w:eastAsia="ar-SA"/>
        </w:rPr>
        <w:lastRenderedPageBreak/>
        <w:t xml:space="preserve">SA1 AGENDA </w:t>
      </w: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784"/>
        <w:gridCol w:w="9381"/>
        <w:gridCol w:w="3685"/>
      </w:tblGrid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6" w:name="_Toc316030586"/>
            <w:bookmarkStart w:id="7" w:name="_Toc324137312"/>
            <w:bookmarkStart w:id="8" w:name="_Ref328464055"/>
            <w:bookmarkStart w:id="9" w:name="_Toc331152483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Opening of the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</w:t>
            </w:r>
            <w:bookmarkEnd w:id="6"/>
            <w:bookmarkEnd w:id="7"/>
            <w:bookmarkEnd w:id="8"/>
            <w:bookmarkEnd w:id="9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0" w:name="_Toc316030587"/>
            <w:bookmarkStart w:id="11" w:name="_Toc324137313"/>
            <w:bookmarkStart w:id="12" w:name="_Toc331152484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Agenda and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cheduling</w:t>
            </w:r>
            <w:bookmarkEnd w:id="10"/>
            <w:bookmarkEnd w:id="11"/>
            <w:bookmarkEnd w:id="12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3" w:name="_Toc316030588"/>
            <w:bookmarkStart w:id="14" w:name="_Toc324137314"/>
            <w:bookmarkStart w:id="15" w:name="_Toc331152485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IPR</w:t>
            </w:r>
            <w:bookmarkEnd w:id="13"/>
            <w:bookmarkEnd w:id="14"/>
            <w:bookmarkEnd w:id="15"/>
          </w:p>
        </w:tc>
      </w:tr>
      <w:tr w:rsidR="00291CC5" w:rsidRPr="00B04844" w:rsidTr="00901C26">
        <w:trPr>
          <w:trHeight w:val="141"/>
        </w:trPr>
        <w:tc>
          <w:tcPr>
            <w:tcW w:w="1784" w:type="dxa"/>
            <w:shd w:val="clear" w:color="auto" w:fill="FFFFFF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9381" w:type="dxa"/>
            <w:shd w:val="clear" w:color="auto" w:fill="FBD4B4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The attention of the delegates to this meeting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is drawn to the fact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that 3GPP Individual Members have the obligation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under the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Policies of their respective Organizational Partners to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 xml:space="preserve"> inform their respective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Organizational Partners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of Essential IPRs they become aware of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. 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 Members are hereby invited: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investigate whether their companies owns IPRs which are, or are likely to become essential in respect of the work of 3GPP.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notify the Director-General or the Chairman of their Organizational Partners, of all potential IPRs that their companies may own, by means of the appropriate 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Statement and the Licensing declaration forms (e.g. see the ETSI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forms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hyperlink r:id="rId13" w:history="1">
              <w:r w:rsidRPr="00F45489">
                <w:rPr>
                  <w:rFonts w:eastAsia="Arial Unicode MS" w:cs="Arial"/>
                  <w:b/>
                  <w:color w:val="0000FF"/>
                  <w:szCs w:val="18"/>
                  <w:u w:val="single"/>
                  <w:lang w:eastAsia="ar-SA"/>
                </w:rPr>
                <w:t>http://webapp.etsi.org/Ipr/</w:t>
              </w:r>
            </w:hyperlink>
            <w:r w:rsidRPr="00F45489">
              <w:rPr>
                <w:rFonts w:eastAsia="Arial Unicode MS" w:cs="Arial"/>
                <w:szCs w:val="18"/>
                <w:lang w:eastAsia="ar-SA"/>
              </w:rPr>
              <w:t>).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3685" w:type="dxa"/>
            <w:shd w:val="clear" w:color="auto" w:fill="FFFFFF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B1108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6" w:name="_Toc316030589"/>
            <w:bookmarkStart w:id="17" w:name="_Toc324137315"/>
            <w:bookmarkStart w:id="18" w:name="_Toc331152486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Previous SA1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eeting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eport</w:t>
            </w:r>
            <w:bookmarkEnd w:id="16"/>
            <w:bookmarkEnd w:id="17"/>
            <w:bookmarkEnd w:id="18"/>
          </w:p>
        </w:tc>
      </w:tr>
      <w:tr w:rsidR="004F4F4B" w:rsidRPr="00B04844" w:rsidTr="009B1108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4F4F4B" w:rsidRPr="00F45489" w:rsidRDefault="004F4F4B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Information for delegates</w:t>
            </w:r>
          </w:p>
        </w:tc>
      </w:tr>
      <w:tr w:rsidR="00870FC9" w:rsidRPr="00B04844" w:rsidTr="001F6F8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SA1 Delegate Guidelines available </w:t>
            </w:r>
            <w:r w:rsidR="00351524">
              <w:rPr>
                <w:rFonts w:eastAsia="Arial Unicode MS" w:cs="Arial"/>
                <w:szCs w:val="18"/>
                <w:lang w:eastAsia="ar-SA"/>
              </w:rPr>
              <w:t>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hyperlink r:id="rId14" w:history="1">
              <w:r w:rsidRPr="00102A1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http://www.3gpp.org/SA1-delegates-survival-guide</w:t>
              </w:r>
            </w:hyperlink>
          </w:p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9" w:name="_Toc316030590"/>
            <w:bookmarkStart w:id="20" w:name="_Toc324137316"/>
            <w:bookmarkStart w:id="21" w:name="_Toc331152487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Working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greements</w:t>
            </w:r>
            <w:bookmarkEnd w:id="19"/>
            <w:bookmarkEnd w:id="20"/>
            <w:bookmarkEnd w:id="21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None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22" w:name="_Toc316030592"/>
            <w:bookmarkStart w:id="23" w:name="_Toc324137317"/>
            <w:bookmarkStart w:id="24" w:name="_Toc331152488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Issues for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arly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onsideration</w:t>
            </w:r>
            <w:bookmarkEnd w:id="22"/>
            <w:bookmarkEnd w:id="23"/>
            <w:bookmarkEnd w:id="24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For contributions to this Agenda Item, please contact the Chairman in advance of the meeting.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25" w:name="_Toc316030593"/>
            <w:bookmarkStart w:id="26" w:name="_Toc324137318"/>
            <w:bookmarkStart w:id="27" w:name="_Ref328464089"/>
            <w:bookmarkStart w:id="28" w:name="_Toc331152489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Reports and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ction items</w:t>
            </w:r>
            <w:bookmarkEnd w:id="25"/>
            <w:bookmarkEnd w:id="26"/>
            <w:bookmarkEnd w:id="27"/>
            <w:bookmarkEnd w:id="28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9" w:name="_Toc316030594"/>
            <w:bookmarkStart w:id="30" w:name="_Toc324137319"/>
            <w:bookmarkStart w:id="31" w:name="_Toc331152490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>Report from SA</w:t>
            </w:r>
            <w:bookmarkEnd w:id="29"/>
            <w:bookmarkEnd w:id="30"/>
            <w:bookmarkEnd w:id="31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2" w:name="_Toc316030604"/>
            <w:bookmarkStart w:id="33" w:name="_Ref323299749"/>
            <w:bookmarkStart w:id="34" w:name="_Ref323299887"/>
            <w:bookmarkStart w:id="35" w:name="_Ref323300545"/>
            <w:bookmarkStart w:id="36" w:name="_Ref323575303"/>
            <w:bookmarkStart w:id="37" w:name="_Ref323803964"/>
            <w:bookmarkStart w:id="38" w:name="_Toc324137331"/>
            <w:bookmarkStart w:id="39" w:name="_Ref328464123"/>
            <w:bookmarkStart w:id="40" w:name="_Ref328464831"/>
            <w:bookmarkStart w:id="41" w:name="_Ref330746989"/>
            <w:bookmarkStart w:id="42" w:name="_Ref330753196"/>
            <w:bookmarkStart w:id="43" w:name="_Ref330753201"/>
            <w:bookmarkStart w:id="44" w:name="_Ref330756767"/>
            <w:bookmarkStart w:id="45" w:name="_Ref330816083"/>
            <w:bookmarkStart w:id="46" w:name="_Ref331146603"/>
            <w:bookmarkStart w:id="47" w:name="_Toc331152496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Liaison Statements (including related contributions)</w:t>
            </w:r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48" w:name="_Toc316030609"/>
            <w:bookmarkStart w:id="49" w:name="_Toc324137332"/>
            <w:bookmarkStart w:id="50" w:name="_Toc331152497"/>
            <w:bookmarkStart w:id="51" w:name="OLE_LINK1"/>
            <w:bookmarkStart w:id="52" w:name="OLE_LINK2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Study and Work Items: New and Revisions</w:t>
            </w:r>
            <w:bookmarkEnd w:id="48"/>
            <w:bookmarkEnd w:id="49"/>
            <w:bookmarkEnd w:id="50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53" w:name="_Toc324137333"/>
            <w:bookmarkStart w:id="54" w:name="_Ref328464806"/>
            <w:bookmarkStart w:id="55" w:name="_Toc33115249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Revisions of existing WIDs</w:t>
            </w:r>
            <w:bookmarkEnd w:id="53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(including related contributions)</w:t>
            </w:r>
            <w:bookmarkEnd w:id="54"/>
            <w:bookmarkEnd w:id="55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56" w:name="_Ref323298057"/>
            <w:bookmarkStart w:id="57" w:name="_Ref323298068"/>
            <w:bookmarkStart w:id="58" w:name="_Ref323298694"/>
            <w:bookmarkStart w:id="59" w:name="_Toc324137334"/>
            <w:bookmarkStart w:id="60" w:name="_Ref328464153"/>
            <w:bookmarkStart w:id="61" w:name="_Toc331152499"/>
            <w:bookmarkEnd w:id="51"/>
            <w:bookmarkEnd w:id="52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New </w:t>
            </w:r>
            <w:bookmarkEnd w:id="56"/>
            <w:bookmarkEnd w:id="57"/>
            <w:bookmarkEnd w:id="58"/>
            <w:bookmarkEnd w:id="59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Study and Work Items (including related contributions)</w:t>
            </w:r>
            <w:bookmarkEnd w:id="60"/>
            <w:bookmarkEnd w:id="61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62" w:name="_Ref323575221"/>
            <w:bookmarkStart w:id="63" w:name="_Toc324137335"/>
            <w:bookmarkStart w:id="64" w:name="_Ref328465134"/>
            <w:bookmarkStart w:id="65" w:name="_Toc331152500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Proposals for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n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ew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w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ork</w:t>
            </w:r>
            <w:bookmarkEnd w:id="62"/>
            <w:bookmarkEnd w:id="63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(precursor to future Study and Work Items)</w:t>
            </w:r>
            <w:bookmarkEnd w:id="64"/>
            <w:bookmarkEnd w:id="65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DD7663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66" w:name="_Toc316030610"/>
            <w:bookmarkStart w:id="67" w:name="_Toc324137336"/>
            <w:bookmarkStart w:id="68" w:name="_Ref328464212"/>
            <w:bookmarkStart w:id="69" w:name="_Toc331152501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Rel-1</w:t>
            </w:r>
            <w:r w:rsidR="00DD7663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1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and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arlier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66"/>
            <w:bookmarkEnd w:id="67"/>
            <w:bookmarkEnd w:id="68"/>
            <w:bookmarkEnd w:id="69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82506D">
            <w:pPr>
              <w:pStyle w:val="Heading1"/>
            </w:pPr>
            <w:bookmarkStart w:id="70" w:name="_Toc316030616"/>
            <w:bookmarkStart w:id="71" w:name="_Toc324137341"/>
            <w:bookmarkStart w:id="72" w:name="_Toc331152505"/>
            <w:r w:rsidRPr="00F45489">
              <w:t>Rel-12 Contributions</w:t>
            </w:r>
            <w:bookmarkEnd w:id="70"/>
            <w:bookmarkEnd w:id="71"/>
            <w:bookmarkEnd w:id="72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665817">
            <w:pPr>
              <w:pStyle w:val="Heading2"/>
            </w:pPr>
            <w:bookmarkStart w:id="73" w:name="_Ref328464622"/>
            <w:bookmarkStart w:id="74" w:name="_Toc331152510"/>
            <w:r w:rsidRPr="00F45489">
              <w:t xml:space="preserve">GCSE_LTE: Group </w:t>
            </w:r>
            <w:r w:rsidR="00DC60E0">
              <w:t>c</w:t>
            </w:r>
            <w:r w:rsidRPr="00F45489">
              <w:t xml:space="preserve">ommunication </w:t>
            </w:r>
            <w:r w:rsidR="00DC60E0">
              <w:t>s</w:t>
            </w:r>
            <w:r w:rsidRPr="00F45489">
              <w:t xml:space="preserve">ystem </w:t>
            </w:r>
            <w:r w:rsidR="00DC60E0">
              <w:t>e</w:t>
            </w:r>
            <w:r w:rsidRPr="00F45489">
              <w:t xml:space="preserve">nablers for </w:t>
            </w:r>
            <w:r w:rsidRPr="00915539">
              <w:t>LTE [</w:t>
            </w:r>
            <w:hyperlink r:id="rId15" w:history="1">
              <w:r w:rsidR="00665817" w:rsidRPr="00665817">
                <w:rPr>
                  <w:rStyle w:val="Hyperlink"/>
                </w:rPr>
                <w:t>SP-130</w:t>
              </w:r>
              <w:r w:rsidR="00665817">
                <w:rPr>
                  <w:rStyle w:val="Hyperlink"/>
                </w:rPr>
                <w:t>397</w:t>
              </w:r>
            </w:hyperlink>
            <w:r w:rsidRPr="00915539">
              <w:t>]</w:t>
            </w:r>
            <w:bookmarkEnd w:id="73"/>
            <w:bookmarkEnd w:id="74"/>
          </w:p>
        </w:tc>
      </w:tr>
      <w:tr w:rsidR="00534CE3" w:rsidRPr="00B04844" w:rsidTr="00901C2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534CE3" w:rsidRDefault="00534CE3" w:rsidP="00804F82">
            <w:pPr>
              <w:pStyle w:val="Heading2"/>
            </w:pPr>
            <w:r>
              <w:t>ProSe: Proximity-based services [</w:t>
            </w:r>
            <w:hyperlink r:id="rId16" w:tgtFrame="_blank" w:history="1">
              <w:r w:rsidR="00804F82" w:rsidRPr="00804F82">
                <w:rPr>
                  <w:rStyle w:val="Hyperlink"/>
                </w:rPr>
                <w:t>SP-130030</w:t>
              </w:r>
            </w:hyperlink>
            <w:r>
              <w:t>]</w:t>
            </w: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75" w:name="_Ref330813860"/>
            <w:bookmarkStart w:id="76" w:name="_Ref330813861"/>
            <w:bookmarkStart w:id="77" w:name="_Toc331152516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Other Rel-12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ontributions</w:t>
            </w:r>
            <w:bookmarkEnd w:id="75"/>
            <w:bookmarkEnd w:id="76"/>
            <w:bookmarkEnd w:id="77"/>
          </w:p>
        </w:tc>
      </w:tr>
      <w:tr w:rsidR="0000097B" w:rsidRPr="00B04844" w:rsidTr="00901C2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00097B" w:rsidRPr="00F45489" w:rsidRDefault="0000097B" w:rsidP="001F6F86">
            <w:pPr>
              <w:pStyle w:val="Heading1"/>
            </w:pPr>
            <w:r>
              <w:t>Rel-13</w:t>
            </w:r>
            <w:r w:rsidRPr="00F45489">
              <w:t xml:space="preserve"> Contributions</w:t>
            </w:r>
          </w:p>
        </w:tc>
      </w:tr>
      <w:tr w:rsidR="000158CE" w:rsidRPr="00B04844" w:rsidTr="001F6F8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0158CE" w:rsidRPr="00F45489" w:rsidRDefault="00CD6F01" w:rsidP="00F743A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RSE: RAN Sharing Enhancements [</w:t>
            </w:r>
            <w:hyperlink r:id="rId17" w:history="1">
              <w:r w:rsidR="00002A7C" w:rsidRPr="00002A7C">
                <w:rPr>
                  <w:rStyle w:val="Hyperlink"/>
                  <w:rFonts w:eastAsia="Arial Unicode MS" w:cs="Arial"/>
                  <w:b/>
                  <w:sz w:val="20"/>
                  <w:szCs w:val="20"/>
                  <w:lang w:eastAsia="ar-SA"/>
                </w:rPr>
                <w:t>SP-130330</w:t>
              </w:r>
            </w:hyperlink>
            <w:r w:rsidR="00B84558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]</w:t>
            </w:r>
            <w:r w:rsidR="00F743AC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,</w:t>
            </w:r>
            <w:r w:rsidR="00172CB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</w:t>
            </w:r>
            <w:r w:rsidR="00F743AC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includes FS_RSE [</w:t>
            </w:r>
            <w:hyperlink r:id="rId18" w:tgtFrame="_blank" w:history="1">
              <w:r w:rsidR="00F743AC" w:rsidRPr="00F743AC">
                <w:rPr>
                  <w:rStyle w:val="Hyperlink"/>
                  <w:rFonts w:eastAsia="Arial Unicode MS" w:cs="Arial"/>
                  <w:b/>
                  <w:sz w:val="20"/>
                  <w:szCs w:val="20"/>
                  <w:lang w:eastAsia="ar-SA"/>
                </w:rPr>
                <w:t>SP-110820</w:t>
              </w:r>
            </w:hyperlink>
            <w:r w:rsidR="00F743AC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]</w:t>
            </w:r>
          </w:p>
        </w:tc>
      </w:tr>
      <w:tr w:rsidR="00E65D44" w:rsidRPr="00B04844" w:rsidTr="001F6F8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E65D44" w:rsidRDefault="00E65D44" w:rsidP="00E65D44">
            <w:pPr>
              <w:pStyle w:val="Heading2"/>
            </w:pPr>
            <w:r>
              <w:t xml:space="preserve">SEES: </w:t>
            </w:r>
            <w:r w:rsidRPr="00E65D44">
              <w:t>Service Exposure and Enablement Support</w:t>
            </w:r>
            <w:r>
              <w:t xml:space="preserve"> [</w:t>
            </w:r>
            <w:hyperlink r:id="rId19" w:history="1">
              <w:r w:rsidRPr="00E65D44">
                <w:rPr>
                  <w:rStyle w:val="Hyperlink"/>
                </w:rPr>
                <w:t>SP-130505</w:t>
              </w:r>
            </w:hyperlink>
            <w:r>
              <w:t>]</w:t>
            </w:r>
          </w:p>
        </w:tc>
      </w:tr>
      <w:tr w:rsidR="00CD6F01" w:rsidRPr="00B04844" w:rsidTr="001F6F8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CD6F01" w:rsidRDefault="00CD6F01" w:rsidP="001F6F8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TEI13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ontributions</w:t>
            </w:r>
          </w:p>
        </w:tc>
      </w:tr>
      <w:tr w:rsidR="0000097B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00097B" w:rsidRPr="00F45489" w:rsidRDefault="0000097B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78" w:name="_Toc316030620"/>
            <w:bookmarkStart w:id="79" w:name="_Toc324137347"/>
            <w:bookmarkStart w:id="80" w:name="_Toc331152518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78"/>
            <w:bookmarkEnd w:id="79"/>
            <w:bookmarkEnd w:id="80"/>
          </w:p>
        </w:tc>
      </w:tr>
      <w:tr w:rsidR="0000097B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00097B" w:rsidRPr="00F45489" w:rsidRDefault="0000097B" w:rsidP="00DC60E0">
            <w:pPr>
              <w:pStyle w:val="Heading2"/>
            </w:pPr>
            <w:r>
              <w:lastRenderedPageBreak/>
              <w:t xml:space="preserve">FS_ACDC: </w:t>
            </w:r>
            <w:r w:rsidRPr="000715CB">
              <w:t xml:space="preserve">Application specific </w:t>
            </w:r>
            <w:r>
              <w:t>c</w:t>
            </w:r>
            <w:r w:rsidRPr="000715CB">
              <w:t xml:space="preserve">ongestion control for </w:t>
            </w:r>
            <w:r>
              <w:t>d</w:t>
            </w:r>
            <w:r w:rsidRPr="000715CB">
              <w:t xml:space="preserve">ata </w:t>
            </w:r>
            <w:r>
              <w:t>c</w:t>
            </w:r>
            <w:r w:rsidRPr="000715CB">
              <w:t>ommunication</w:t>
            </w:r>
            <w:r>
              <w:t xml:space="preserve"> [</w:t>
            </w:r>
            <w:hyperlink r:id="rId20" w:history="1">
              <w:r w:rsidR="00762CF0" w:rsidRPr="00762CF0">
                <w:rPr>
                  <w:rStyle w:val="Hyperlink"/>
                </w:rPr>
                <w:t>SP-130415</w:t>
              </w:r>
            </w:hyperlink>
            <w:r w:rsidRPr="00F45489">
              <w:t>]</w:t>
            </w:r>
          </w:p>
        </w:tc>
      </w:tr>
      <w:tr w:rsidR="00002A7C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002A7C" w:rsidRDefault="00002A7C" w:rsidP="00002A7C">
            <w:pPr>
              <w:pStyle w:val="Heading2"/>
            </w:pPr>
            <w:r>
              <w:t xml:space="preserve">FS_REOPS: </w:t>
            </w:r>
            <w:r w:rsidRPr="00002A7C">
              <w:t xml:space="preserve">Resilient E-UTRAN </w:t>
            </w:r>
            <w:r>
              <w:t>o</w:t>
            </w:r>
            <w:r w:rsidRPr="00002A7C">
              <w:t>peration for Public Safety</w:t>
            </w:r>
            <w:r>
              <w:t xml:space="preserve"> [</w:t>
            </w:r>
            <w:hyperlink r:id="rId21" w:history="1">
              <w:r w:rsidRPr="00002A7C">
                <w:rPr>
                  <w:rStyle w:val="Hyperlink"/>
                </w:rPr>
                <w:t>SP-130240</w:t>
              </w:r>
            </w:hyperlink>
            <w:r>
              <w:t>]</w:t>
            </w:r>
          </w:p>
        </w:tc>
      </w:tr>
      <w:tr w:rsidR="00B01359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B01359" w:rsidRDefault="00B01359" w:rsidP="00B01359">
            <w:pPr>
              <w:pStyle w:val="Heading2"/>
            </w:pPr>
            <w:r>
              <w:t xml:space="preserve">FS_MAPN: </w:t>
            </w:r>
            <w:r w:rsidRPr="00B01359">
              <w:t>Need for multiple APNs</w:t>
            </w:r>
            <w:r>
              <w:t xml:space="preserve"> [</w:t>
            </w:r>
            <w:hyperlink r:id="rId22" w:history="1">
              <w:r w:rsidRPr="00B01359">
                <w:rPr>
                  <w:rStyle w:val="Hyperlink"/>
                </w:rPr>
                <w:t>SP-130416</w:t>
              </w:r>
            </w:hyperlink>
            <w:r>
              <w:t>]</w:t>
            </w:r>
          </w:p>
        </w:tc>
      </w:tr>
      <w:tr w:rsidR="00AB0EC0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AB0EC0" w:rsidRDefault="00AB0EC0" w:rsidP="00AB0EC0">
            <w:pPr>
              <w:pStyle w:val="Heading2"/>
            </w:pPr>
            <w:r>
              <w:t xml:space="preserve">FS_CSIPTO: </w:t>
            </w:r>
            <w:r w:rsidRPr="00AB0EC0">
              <w:t>Co-ordinated P-GW change for SIPTO</w:t>
            </w:r>
            <w:r>
              <w:t xml:space="preserve"> [</w:t>
            </w:r>
            <w:hyperlink r:id="rId23" w:history="1">
              <w:r w:rsidRPr="00AB0EC0">
                <w:rPr>
                  <w:rStyle w:val="Hyperlink"/>
                </w:rPr>
                <w:t>SP-130417</w:t>
              </w:r>
            </w:hyperlink>
            <w:r>
              <w:t>]</w:t>
            </w:r>
          </w:p>
        </w:tc>
      </w:tr>
      <w:tr w:rsidR="007A67DF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7A67DF" w:rsidRDefault="007A67DF" w:rsidP="007A67DF">
            <w:pPr>
              <w:pStyle w:val="Heading2"/>
            </w:pPr>
            <w:r w:rsidRPr="007A67DF">
              <w:t>FS_eICBD</w:t>
            </w:r>
            <w:r>
              <w:t>:</w:t>
            </w:r>
            <w:r w:rsidRPr="007A67DF">
              <w:t xml:space="preserve"> Enhancements for infrastructure based data communication between devices</w:t>
            </w:r>
            <w:r>
              <w:t xml:space="preserve"> [</w:t>
            </w:r>
            <w:hyperlink r:id="rId24" w:history="1">
              <w:r w:rsidRPr="007A67DF">
                <w:rPr>
                  <w:rStyle w:val="Hyperlink"/>
                </w:rPr>
                <w:t>SP-130418</w:t>
              </w:r>
            </w:hyperlink>
            <w:r>
              <w:t>]</w:t>
            </w:r>
          </w:p>
        </w:tc>
      </w:tr>
      <w:tr w:rsidR="0000097B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00097B" w:rsidRPr="00F45489" w:rsidRDefault="0000097B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81" w:name="_Toc33115253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Other 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ontributions</w:t>
            </w:r>
            <w:bookmarkEnd w:id="81"/>
          </w:p>
        </w:tc>
      </w:tr>
      <w:tr w:rsidR="0000097B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00097B" w:rsidRPr="00F45489" w:rsidRDefault="00C94126" w:rsidP="008F7EA7">
            <w:pPr>
              <w:pStyle w:val="Heading1"/>
            </w:pPr>
            <w:r>
              <w:t xml:space="preserve">Joint meeting </w:t>
            </w:r>
            <w:r w:rsidR="008F7EA7" w:rsidRPr="008F7EA7">
              <w:t xml:space="preserve">on RAN sharing </w:t>
            </w:r>
            <w:r>
              <w:t>with SA5</w:t>
            </w:r>
          </w:p>
        </w:tc>
      </w:tr>
      <w:tr w:rsidR="00C94126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C94126" w:rsidRPr="00F45489" w:rsidRDefault="00C94126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82" w:name="_Toc316030635"/>
            <w:bookmarkStart w:id="83" w:name="_Toc324137376"/>
            <w:bookmarkStart w:id="84" w:name="_Toc331152540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Work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p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lanning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82"/>
            <w:bookmarkEnd w:id="83"/>
            <w:bookmarkEnd w:id="84"/>
          </w:p>
        </w:tc>
      </w:tr>
      <w:tr w:rsidR="0000097B" w:rsidRPr="00B04844" w:rsidTr="00A47F55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00097B" w:rsidRPr="00F45489" w:rsidRDefault="0000097B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85" w:name="_Toc316030636"/>
            <w:bookmarkStart w:id="86" w:name="_Toc324137377"/>
            <w:bookmarkStart w:id="87" w:name="_Toc331152541"/>
            <w:bookmarkStart w:id="88" w:name="_Ref331766726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Work Plan</w:t>
            </w:r>
            <w:bookmarkEnd w:id="85"/>
            <w:bookmarkEnd w:id="86"/>
            <w:bookmarkEnd w:id="87"/>
            <w:bookmarkEnd w:id="88"/>
          </w:p>
        </w:tc>
      </w:tr>
      <w:tr w:rsidR="0000097B" w:rsidRPr="00B04844" w:rsidTr="005B2EFA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00097B" w:rsidRPr="00F45489" w:rsidRDefault="0000097B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89" w:name="_Toc324137378"/>
            <w:bookmarkStart w:id="90" w:name="_Toc331152542"/>
            <w:bookmarkStart w:id="91" w:name="_Ref331766757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 Item/Study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tatus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u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pdate</w:t>
            </w:r>
            <w:bookmarkEnd w:id="89"/>
            <w:bookmarkEnd w:id="90"/>
            <w:bookmarkEnd w:id="91"/>
          </w:p>
        </w:tc>
      </w:tr>
      <w:tr w:rsidR="00847F29" w:rsidRPr="00B04844" w:rsidTr="005B2EFA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847F29" w:rsidRPr="00F45489" w:rsidRDefault="00847F29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SA1 process improvements/updates</w:t>
            </w:r>
          </w:p>
        </w:tc>
      </w:tr>
      <w:tr w:rsidR="0000097B" w:rsidRPr="00B04844" w:rsidTr="005B2EFA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00097B" w:rsidRPr="00F45489" w:rsidRDefault="0000097B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92" w:name="_Toc316030637"/>
            <w:bookmarkStart w:id="93" w:name="_Toc324137379"/>
            <w:bookmarkStart w:id="94" w:name="_Toc331152543"/>
            <w:bookmarkStart w:id="95" w:name="_Ref331766761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Others</w:t>
            </w:r>
            <w:bookmarkEnd w:id="92"/>
            <w:bookmarkEnd w:id="93"/>
            <w:bookmarkEnd w:id="94"/>
            <w:bookmarkEnd w:id="95"/>
          </w:p>
        </w:tc>
      </w:tr>
      <w:tr w:rsidR="0000097B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00097B" w:rsidRPr="00F45489" w:rsidRDefault="0000097B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96" w:name="_Toc316030638"/>
            <w:bookmarkStart w:id="97" w:name="_Toc324137380"/>
            <w:bookmarkStart w:id="98" w:name="_Toc331152544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Next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eetings</w:t>
            </w:r>
            <w:bookmarkEnd w:id="96"/>
            <w:bookmarkEnd w:id="97"/>
            <w:bookmarkEnd w:id="98"/>
          </w:p>
        </w:tc>
      </w:tr>
      <w:tr w:rsidR="0000097B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00097B" w:rsidRPr="00F45489" w:rsidRDefault="0000097B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99" w:name="_Toc316030639"/>
            <w:bookmarkStart w:id="100" w:name="_Toc324137381"/>
            <w:bookmarkStart w:id="101" w:name="_Toc331152545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Calendar</w:t>
            </w:r>
            <w:bookmarkEnd w:id="99"/>
            <w:bookmarkEnd w:id="100"/>
            <w:bookmarkEnd w:id="101"/>
          </w:p>
        </w:tc>
      </w:tr>
      <w:tr w:rsidR="0000097B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00097B" w:rsidRPr="00F45489" w:rsidRDefault="0000097B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00097B" w:rsidRDefault="0000097B" w:rsidP="00901C2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2013 meetings:</w:t>
            </w:r>
          </w:p>
          <w:p w:rsidR="0000097B" w:rsidRPr="00F45489" w:rsidRDefault="0000097B" w:rsidP="00901C2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SA1#64</w:t>
            </w:r>
            <w:r w:rsidR="00865D47">
              <w:rPr>
                <w:rFonts w:eastAsia="Arial Unicode MS" w:cs="Arial"/>
                <w:szCs w:val="18"/>
                <w:lang w:eastAsia="ar-SA"/>
              </w:rPr>
              <w:tab/>
              <w:t>11 – 15 Nov 2013</w:t>
            </w:r>
            <w:r w:rsidR="00865D47">
              <w:rPr>
                <w:rFonts w:eastAsia="Arial Unicode MS" w:cs="Arial"/>
                <w:szCs w:val="18"/>
                <w:lang w:eastAsia="ar-SA"/>
              </w:rPr>
              <w:tab/>
            </w:r>
            <w:r w:rsidR="008B7963">
              <w:rPr>
                <w:rFonts w:eastAsia="Arial Unicode MS" w:cs="Arial"/>
                <w:szCs w:val="18"/>
                <w:lang w:eastAsia="ar-SA"/>
              </w:rPr>
              <w:t>San Francisco, USA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00097B" w:rsidRDefault="0000097B" w:rsidP="00901C2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00097B" w:rsidRDefault="0000097B" w:rsidP="00901C2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2014 meetings:</w:t>
            </w:r>
          </w:p>
          <w:p w:rsidR="0000097B" w:rsidRPr="00F45489" w:rsidRDefault="0000097B" w:rsidP="00901C2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SA1#65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20 – 24 Jan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Taipei, Taiwan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Possible joint meeting with SA2/SA3</w:t>
            </w:r>
          </w:p>
          <w:p w:rsidR="0000097B" w:rsidRPr="00F45489" w:rsidRDefault="0000097B" w:rsidP="00901C2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SA1#66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12 – 16 May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Sapporo, Japan</w:t>
            </w:r>
            <w:r w:rsidR="008B7963" w:rsidRPr="00F45489">
              <w:rPr>
                <w:rFonts w:eastAsia="Arial Unicode MS" w:cs="Arial"/>
                <w:szCs w:val="18"/>
                <w:lang w:eastAsia="ar-SA"/>
              </w:rPr>
              <w:tab/>
            </w:r>
            <w:r w:rsidR="008B7963">
              <w:rPr>
                <w:rFonts w:eastAsia="Arial Unicode MS" w:cs="Arial"/>
                <w:szCs w:val="18"/>
                <w:lang w:eastAsia="ar-SA"/>
              </w:rPr>
              <w:t>Co-located with SA3 and SA5</w:t>
            </w:r>
          </w:p>
          <w:p w:rsidR="00D2523C" w:rsidRDefault="00D2523C" w:rsidP="00D2523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SA1#67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18 – 22 Aug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Sophia Antipolis, France</w:t>
            </w:r>
          </w:p>
          <w:p w:rsidR="0000097B" w:rsidRPr="005B3FD8" w:rsidRDefault="0000097B" w:rsidP="00C722B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SA1#67bis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ab/>
              <w:t>13 – 1</w:t>
            </w:r>
            <w:r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7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Oct 2014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ab/>
            </w:r>
            <w:r w:rsidR="001F7610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Cancelled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</w:t>
            </w:r>
          </w:p>
          <w:p w:rsidR="00D2523C" w:rsidRPr="00F45489" w:rsidRDefault="00D2523C" w:rsidP="00D2523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SA1#68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17 – 21 Nov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North America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00097B" w:rsidRPr="00F45489" w:rsidRDefault="0000097B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0097B" w:rsidRPr="00B04844" w:rsidTr="005B2EFA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00097B" w:rsidRPr="00F45489" w:rsidRDefault="007D2F6D" w:rsidP="00C12B0B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lastRenderedPageBreak/>
              <w:t>Elections</w:t>
            </w:r>
          </w:p>
        </w:tc>
      </w:tr>
      <w:tr w:rsidR="007D2F6D" w:rsidRPr="00B04844" w:rsidTr="00993133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7D2F6D" w:rsidRPr="00F45489" w:rsidRDefault="007D2F6D" w:rsidP="0099313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D2F6D" w:rsidRPr="00F45489" w:rsidRDefault="007D2F6D" w:rsidP="0099313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Elections will be held for the position of Chairman and 2 Vice Chairmen</w:t>
            </w:r>
          </w:p>
          <w:p w:rsidR="007D2F6D" w:rsidRPr="00F45489" w:rsidRDefault="007D2F6D" w:rsidP="0099313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D2F6D" w:rsidRPr="00B04844" w:rsidTr="005B2EFA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D2F6D" w:rsidRPr="00F45489" w:rsidRDefault="007D2F6D" w:rsidP="00C12B0B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Any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ther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b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usiness</w:t>
            </w:r>
          </w:p>
        </w:tc>
      </w:tr>
      <w:tr w:rsidR="0000097B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00097B" w:rsidRPr="00F45489" w:rsidRDefault="0000097B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02" w:name="_Toc316030641"/>
            <w:bookmarkStart w:id="103" w:name="_Toc324137383"/>
            <w:bookmarkStart w:id="104" w:name="_Toc331152547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  <w:bookmarkEnd w:id="102"/>
            <w:bookmarkEnd w:id="103"/>
            <w:bookmarkEnd w:id="104"/>
          </w:p>
        </w:tc>
      </w:tr>
      <w:tr w:rsidR="0000097B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00097B" w:rsidRPr="00F45489" w:rsidRDefault="0000097B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00097B" w:rsidRPr="00F45489" w:rsidRDefault="0000097B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Close by 16:30 on Friday</w:t>
            </w:r>
          </w:p>
          <w:p w:rsidR="0000097B" w:rsidRPr="00F45489" w:rsidRDefault="0000097B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4C7136" w:rsidRPr="00AE4BF2" w:rsidRDefault="004C7136" w:rsidP="00B11D2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4C7136" w:rsidRPr="00AE4BF2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1ED" w:rsidRDefault="005401ED" w:rsidP="002E015E">
      <w:pPr>
        <w:spacing w:after="0" w:line="240" w:lineRule="auto"/>
      </w:pPr>
      <w:r>
        <w:separator/>
      </w:r>
    </w:p>
  </w:endnote>
  <w:endnote w:type="continuationSeparator" w:id="0">
    <w:p w:rsidR="005401ED" w:rsidRDefault="005401ED" w:rsidP="002E0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Helvetica">
    <w:panose1 w:val="020B0604020102020204"/>
    <w:charset w:val="00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1ED" w:rsidRDefault="005401ED" w:rsidP="002E015E">
      <w:pPr>
        <w:spacing w:after="0" w:line="240" w:lineRule="auto"/>
      </w:pPr>
      <w:r>
        <w:separator/>
      </w:r>
    </w:p>
  </w:footnote>
  <w:footnote w:type="continuationSeparator" w:id="0">
    <w:p w:rsidR="005401ED" w:rsidRDefault="005401ED" w:rsidP="002E0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692B5B6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1"/>
  </w:num>
  <w:num w:numId="11">
    <w:abstractNumId w:val="15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0"/>
  </w:num>
  <w:num w:numId="19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23"/>
  </w:num>
  <w:num w:numId="27">
    <w:abstractNumId w:val="18"/>
  </w:num>
  <w:num w:numId="28">
    <w:abstractNumId w:val="10"/>
  </w:num>
  <w:num w:numId="29">
    <w:abstractNumId w:val="11"/>
  </w:num>
  <w:num w:numId="30">
    <w:abstractNumId w:val="22"/>
  </w:num>
  <w:num w:numId="31">
    <w:abstractNumId w:val="17"/>
  </w:num>
  <w:num w:numId="3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9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30"/>
  <w:doNotDisplayPageBoundarie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97B"/>
    <w:rsid w:val="00002A7C"/>
    <w:rsid w:val="00004D5E"/>
    <w:rsid w:val="0000580B"/>
    <w:rsid w:val="000061D2"/>
    <w:rsid w:val="000129D6"/>
    <w:rsid w:val="000158CE"/>
    <w:rsid w:val="00015C98"/>
    <w:rsid w:val="000160C8"/>
    <w:rsid w:val="00031075"/>
    <w:rsid w:val="00033B50"/>
    <w:rsid w:val="000347BA"/>
    <w:rsid w:val="00034F0A"/>
    <w:rsid w:val="00040FF1"/>
    <w:rsid w:val="000420C7"/>
    <w:rsid w:val="0004788C"/>
    <w:rsid w:val="00055887"/>
    <w:rsid w:val="000572F5"/>
    <w:rsid w:val="00057842"/>
    <w:rsid w:val="00057B7D"/>
    <w:rsid w:val="00057CD3"/>
    <w:rsid w:val="000645F0"/>
    <w:rsid w:val="00070979"/>
    <w:rsid w:val="000715CB"/>
    <w:rsid w:val="00073AC5"/>
    <w:rsid w:val="000744FB"/>
    <w:rsid w:val="00076E2F"/>
    <w:rsid w:val="000801CC"/>
    <w:rsid w:val="000806A0"/>
    <w:rsid w:val="00084605"/>
    <w:rsid w:val="00091B32"/>
    <w:rsid w:val="00092348"/>
    <w:rsid w:val="00094BD9"/>
    <w:rsid w:val="00095728"/>
    <w:rsid w:val="000959FD"/>
    <w:rsid w:val="00096D5A"/>
    <w:rsid w:val="000B1C8C"/>
    <w:rsid w:val="000B3063"/>
    <w:rsid w:val="000B4353"/>
    <w:rsid w:val="000B6999"/>
    <w:rsid w:val="000C465F"/>
    <w:rsid w:val="000C5746"/>
    <w:rsid w:val="000C64DE"/>
    <w:rsid w:val="000C7FB5"/>
    <w:rsid w:val="000D3F78"/>
    <w:rsid w:val="000D6E27"/>
    <w:rsid w:val="000D7309"/>
    <w:rsid w:val="000D73C3"/>
    <w:rsid w:val="000E155A"/>
    <w:rsid w:val="000F1631"/>
    <w:rsid w:val="000F3A71"/>
    <w:rsid w:val="0010152F"/>
    <w:rsid w:val="001033D8"/>
    <w:rsid w:val="00122AB1"/>
    <w:rsid w:val="00122CB5"/>
    <w:rsid w:val="00123E92"/>
    <w:rsid w:val="00150FE7"/>
    <w:rsid w:val="001560F0"/>
    <w:rsid w:val="0015692F"/>
    <w:rsid w:val="00162C1C"/>
    <w:rsid w:val="00165F5B"/>
    <w:rsid w:val="00166AC0"/>
    <w:rsid w:val="00172A42"/>
    <w:rsid w:val="00172CB9"/>
    <w:rsid w:val="00180240"/>
    <w:rsid w:val="001802A0"/>
    <w:rsid w:val="00182793"/>
    <w:rsid w:val="0018673A"/>
    <w:rsid w:val="00191341"/>
    <w:rsid w:val="0019168B"/>
    <w:rsid w:val="00192529"/>
    <w:rsid w:val="001939AF"/>
    <w:rsid w:val="0019617A"/>
    <w:rsid w:val="001A5FF0"/>
    <w:rsid w:val="001B789C"/>
    <w:rsid w:val="001C3B51"/>
    <w:rsid w:val="001C4876"/>
    <w:rsid w:val="001D276F"/>
    <w:rsid w:val="001D6116"/>
    <w:rsid w:val="001D6381"/>
    <w:rsid w:val="001D79A8"/>
    <w:rsid w:val="001E0F32"/>
    <w:rsid w:val="001E69A1"/>
    <w:rsid w:val="001F07D9"/>
    <w:rsid w:val="001F15DE"/>
    <w:rsid w:val="001F2AFE"/>
    <w:rsid w:val="001F2B51"/>
    <w:rsid w:val="001F4771"/>
    <w:rsid w:val="001F69FC"/>
    <w:rsid w:val="001F6F86"/>
    <w:rsid w:val="001F7610"/>
    <w:rsid w:val="00201FD3"/>
    <w:rsid w:val="00207C96"/>
    <w:rsid w:val="00212749"/>
    <w:rsid w:val="002310C3"/>
    <w:rsid w:val="00234263"/>
    <w:rsid w:val="00235958"/>
    <w:rsid w:val="0023720B"/>
    <w:rsid w:val="002378E3"/>
    <w:rsid w:val="00241845"/>
    <w:rsid w:val="00243092"/>
    <w:rsid w:val="00243392"/>
    <w:rsid w:val="00246540"/>
    <w:rsid w:val="00251AE9"/>
    <w:rsid w:val="00255635"/>
    <w:rsid w:val="00255D1C"/>
    <w:rsid w:val="0026551E"/>
    <w:rsid w:val="00266880"/>
    <w:rsid w:val="00271301"/>
    <w:rsid w:val="00271A7B"/>
    <w:rsid w:val="00272F02"/>
    <w:rsid w:val="002738D8"/>
    <w:rsid w:val="002777A7"/>
    <w:rsid w:val="00282374"/>
    <w:rsid w:val="002869E0"/>
    <w:rsid w:val="00290C58"/>
    <w:rsid w:val="00291CC5"/>
    <w:rsid w:val="00293390"/>
    <w:rsid w:val="00296D3A"/>
    <w:rsid w:val="002A08B2"/>
    <w:rsid w:val="002A388A"/>
    <w:rsid w:val="002B1109"/>
    <w:rsid w:val="002B1753"/>
    <w:rsid w:val="002B5B9E"/>
    <w:rsid w:val="002B6BB6"/>
    <w:rsid w:val="002C0DAA"/>
    <w:rsid w:val="002C39E0"/>
    <w:rsid w:val="002D1914"/>
    <w:rsid w:val="002D603C"/>
    <w:rsid w:val="002E015E"/>
    <w:rsid w:val="002E0972"/>
    <w:rsid w:val="002E10A3"/>
    <w:rsid w:val="002E157F"/>
    <w:rsid w:val="002E6973"/>
    <w:rsid w:val="002F43C3"/>
    <w:rsid w:val="00300C8D"/>
    <w:rsid w:val="0030697C"/>
    <w:rsid w:val="00307631"/>
    <w:rsid w:val="00315E6E"/>
    <w:rsid w:val="00316141"/>
    <w:rsid w:val="003201BE"/>
    <w:rsid w:val="00321D47"/>
    <w:rsid w:val="00326CC4"/>
    <w:rsid w:val="003334C8"/>
    <w:rsid w:val="0034271A"/>
    <w:rsid w:val="0034560E"/>
    <w:rsid w:val="003465AD"/>
    <w:rsid w:val="00351524"/>
    <w:rsid w:val="00352B68"/>
    <w:rsid w:val="00356624"/>
    <w:rsid w:val="003569EE"/>
    <w:rsid w:val="003646F1"/>
    <w:rsid w:val="003671D5"/>
    <w:rsid w:val="00367B9E"/>
    <w:rsid w:val="0037516B"/>
    <w:rsid w:val="00375682"/>
    <w:rsid w:val="00376AAA"/>
    <w:rsid w:val="003813AA"/>
    <w:rsid w:val="003821B1"/>
    <w:rsid w:val="003831D9"/>
    <w:rsid w:val="00385100"/>
    <w:rsid w:val="0038511F"/>
    <w:rsid w:val="0038718B"/>
    <w:rsid w:val="00387968"/>
    <w:rsid w:val="00392A42"/>
    <w:rsid w:val="0039685B"/>
    <w:rsid w:val="003A2C10"/>
    <w:rsid w:val="003B4244"/>
    <w:rsid w:val="003B5866"/>
    <w:rsid w:val="003C3860"/>
    <w:rsid w:val="003C4E81"/>
    <w:rsid w:val="003D2A61"/>
    <w:rsid w:val="003D7025"/>
    <w:rsid w:val="003E1CF2"/>
    <w:rsid w:val="003E3791"/>
    <w:rsid w:val="003E66D1"/>
    <w:rsid w:val="003F244D"/>
    <w:rsid w:val="003F4261"/>
    <w:rsid w:val="003F5DA0"/>
    <w:rsid w:val="00410F20"/>
    <w:rsid w:val="004139E8"/>
    <w:rsid w:val="00421A25"/>
    <w:rsid w:val="00421EEA"/>
    <w:rsid w:val="0043229E"/>
    <w:rsid w:val="0044424A"/>
    <w:rsid w:val="00444DCD"/>
    <w:rsid w:val="00444F13"/>
    <w:rsid w:val="004462B3"/>
    <w:rsid w:val="00447C83"/>
    <w:rsid w:val="00450F91"/>
    <w:rsid w:val="00454196"/>
    <w:rsid w:val="00466121"/>
    <w:rsid w:val="00466A18"/>
    <w:rsid w:val="004748F2"/>
    <w:rsid w:val="00474C77"/>
    <w:rsid w:val="00481D6D"/>
    <w:rsid w:val="004825E9"/>
    <w:rsid w:val="00487BB9"/>
    <w:rsid w:val="00490A9B"/>
    <w:rsid w:val="00493A68"/>
    <w:rsid w:val="00494416"/>
    <w:rsid w:val="004A2B07"/>
    <w:rsid w:val="004A2ED5"/>
    <w:rsid w:val="004A3F22"/>
    <w:rsid w:val="004A71AF"/>
    <w:rsid w:val="004B008B"/>
    <w:rsid w:val="004C582D"/>
    <w:rsid w:val="004C5D3D"/>
    <w:rsid w:val="004C6C6A"/>
    <w:rsid w:val="004C70A8"/>
    <w:rsid w:val="004C7136"/>
    <w:rsid w:val="004E1505"/>
    <w:rsid w:val="004E1DC8"/>
    <w:rsid w:val="004E460C"/>
    <w:rsid w:val="004E4CFE"/>
    <w:rsid w:val="004E4F27"/>
    <w:rsid w:val="004E7216"/>
    <w:rsid w:val="004F0030"/>
    <w:rsid w:val="004F0AC9"/>
    <w:rsid w:val="004F0CAE"/>
    <w:rsid w:val="004F3CC4"/>
    <w:rsid w:val="004F4E8D"/>
    <w:rsid w:val="004F4F4B"/>
    <w:rsid w:val="00500281"/>
    <w:rsid w:val="00501162"/>
    <w:rsid w:val="00503E9E"/>
    <w:rsid w:val="00504832"/>
    <w:rsid w:val="005102DF"/>
    <w:rsid w:val="00513378"/>
    <w:rsid w:val="0051615E"/>
    <w:rsid w:val="00517B0F"/>
    <w:rsid w:val="00517C64"/>
    <w:rsid w:val="0053272B"/>
    <w:rsid w:val="00534611"/>
    <w:rsid w:val="00534CE3"/>
    <w:rsid w:val="005361EA"/>
    <w:rsid w:val="00536ED1"/>
    <w:rsid w:val="005401ED"/>
    <w:rsid w:val="00542E21"/>
    <w:rsid w:val="00543B21"/>
    <w:rsid w:val="00543FC4"/>
    <w:rsid w:val="005509FE"/>
    <w:rsid w:val="00555713"/>
    <w:rsid w:val="00555A65"/>
    <w:rsid w:val="00556505"/>
    <w:rsid w:val="00565CBE"/>
    <w:rsid w:val="005668E1"/>
    <w:rsid w:val="0057153F"/>
    <w:rsid w:val="00574B1D"/>
    <w:rsid w:val="00581324"/>
    <w:rsid w:val="00585A6A"/>
    <w:rsid w:val="0059155D"/>
    <w:rsid w:val="00595279"/>
    <w:rsid w:val="00595E31"/>
    <w:rsid w:val="0059675B"/>
    <w:rsid w:val="005A0EB9"/>
    <w:rsid w:val="005A1392"/>
    <w:rsid w:val="005A18F4"/>
    <w:rsid w:val="005A19AE"/>
    <w:rsid w:val="005A2369"/>
    <w:rsid w:val="005B1B15"/>
    <w:rsid w:val="005B1C98"/>
    <w:rsid w:val="005B2EFA"/>
    <w:rsid w:val="005B6016"/>
    <w:rsid w:val="005B63EE"/>
    <w:rsid w:val="005C0752"/>
    <w:rsid w:val="005D1F7B"/>
    <w:rsid w:val="005D59CC"/>
    <w:rsid w:val="005E0AA0"/>
    <w:rsid w:val="005E5949"/>
    <w:rsid w:val="005F14ED"/>
    <w:rsid w:val="005F4816"/>
    <w:rsid w:val="005F4FCA"/>
    <w:rsid w:val="00606FB2"/>
    <w:rsid w:val="00620F44"/>
    <w:rsid w:val="00623E59"/>
    <w:rsid w:val="00624084"/>
    <w:rsid w:val="00637940"/>
    <w:rsid w:val="00643736"/>
    <w:rsid w:val="006501E6"/>
    <w:rsid w:val="0065473C"/>
    <w:rsid w:val="00654F59"/>
    <w:rsid w:val="00654FEF"/>
    <w:rsid w:val="00661B4C"/>
    <w:rsid w:val="00661DC5"/>
    <w:rsid w:val="00662A14"/>
    <w:rsid w:val="00665817"/>
    <w:rsid w:val="006705AA"/>
    <w:rsid w:val="0067685E"/>
    <w:rsid w:val="00681AFD"/>
    <w:rsid w:val="006834E0"/>
    <w:rsid w:val="00685B58"/>
    <w:rsid w:val="00687455"/>
    <w:rsid w:val="00687901"/>
    <w:rsid w:val="00690173"/>
    <w:rsid w:val="006962D0"/>
    <w:rsid w:val="0069649D"/>
    <w:rsid w:val="00696A1E"/>
    <w:rsid w:val="006A1110"/>
    <w:rsid w:val="006A5193"/>
    <w:rsid w:val="006B268F"/>
    <w:rsid w:val="006B3782"/>
    <w:rsid w:val="006B4BD9"/>
    <w:rsid w:val="006B721E"/>
    <w:rsid w:val="006C08B0"/>
    <w:rsid w:val="006C1EC0"/>
    <w:rsid w:val="006C333B"/>
    <w:rsid w:val="006C679E"/>
    <w:rsid w:val="006C6FAF"/>
    <w:rsid w:val="006D4E73"/>
    <w:rsid w:val="006D6367"/>
    <w:rsid w:val="006D660B"/>
    <w:rsid w:val="006D731C"/>
    <w:rsid w:val="006E137E"/>
    <w:rsid w:val="006E2223"/>
    <w:rsid w:val="006E2C12"/>
    <w:rsid w:val="006E7908"/>
    <w:rsid w:val="006F09BB"/>
    <w:rsid w:val="006F782E"/>
    <w:rsid w:val="007058A1"/>
    <w:rsid w:val="00705DF8"/>
    <w:rsid w:val="007157C4"/>
    <w:rsid w:val="007204B6"/>
    <w:rsid w:val="007226FF"/>
    <w:rsid w:val="00733221"/>
    <w:rsid w:val="00733641"/>
    <w:rsid w:val="00733C57"/>
    <w:rsid w:val="0073576F"/>
    <w:rsid w:val="00735D27"/>
    <w:rsid w:val="0073789A"/>
    <w:rsid w:val="00742A7C"/>
    <w:rsid w:val="00742DDD"/>
    <w:rsid w:val="00744765"/>
    <w:rsid w:val="007460BE"/>
    <w:rsid w:val="0074626B"/>
    <w:rsid w:val="00747CA9"/>
    <w:rsid w:val="007511FC"/>
    <w:rsid w:val="00756C80"/>
    <w:rsid w:val="00762CF0"/>
    <w:rsid w:val="00763606"/>
    <w:rsid w:val="007654D5"/>
    <w:rsid w:val="00765945"/>
    <w:rsid w:val="00772968"/>
    <w:rsid w:val="00773A98"/>
    <w:rsid w:val="00774369"/>
    <w:rsid w:val="00775250"/>
    <w:rsid w:val="0078215B"/>
    <w:rsid w:val="00785CA0"/>
    <w:rsid w:val="00793267"/>
    <w:rsid w:val="007A13D2"/>
    <w:rsid w:val="007A2A54"/>
    <w:rsid w:val="007A4A27"/>
    <w:rsid w:val="007A67DF"/>
    <w:rsid w:val="007A6893"/>
    <w:rsid w:val="007B0124"/>
    <w:rsid w:val="007B0245"/>
    <w:rsid w:val="007B0690"/>
    <w:rsid w:val="007B2309"/>
    <w:rsid w:val="007B6E4E"/>
    <w:rsid w:val="007C4A9D"/>
    <w:rsid w:val="007D1A68"/>
    <w:rsid w:val="007D2F6D"/>
    <w:rsid w:val="007D44C4"/>
    <w:rsid w:val="007D57A4"/>
    <w:rsid w:val="007D6840"/>
    <w:rsid w:val="007E00E3"/>
    <w:rsid w:val="007E3646"/>
    <w:rsid w:val="007E7529"/>
    <w:rsid w:val="007F17FD"/>
    <w:rsid w:val="007F675D"/>
    <w:rsid w:val="007F68C2"/>
    <w:rsid w:val="007F7068"/>
    <w:rsid w:val="007F7534"/>
    <w:rsid w:val="00800BAE"/>
    <w:rsid w:val="00800F55"/>
    <w:rsid w:val="00802C80"/>
    <w:rsid w:val="00803F7C"/>
    <w:rsid w:val="00803FB6"/>
    <w:rsid w:val="00804F82"/>
    <w:rsid w:val="00805B4B"/>
    <w:rsid w:val="00806CD1"/>
    <w:rsid w:val="00813E44"/>
    <w:rsid w:val="0081727D"/>
    <w:rsid w:val="00820B5E"/>
    <w:rsid w:val="008211E6"/>
    <w:rsid w:val="00824D59"/>
    <w:rsid w:val="0082506D"/>
    <w:rsid w:val="008277F0"/>
    <w:rsid w:val="00827F8C"/>
    <w:rsid w:val="00830D03"/>
    <w:rsid w:val="008324CF"/>
    <w:rsid w:val="00834228"/>
    <w:rsid w:val="00834EE6"/>
    <w:rsid w:val="00840F32"/>
    <w:rsid w:val="008420DB"/>
    <w:rsid w:val="00844C69"/>
    <w:rsid w:val="008454C7"/>
    <w:rsid w:val="008467EC"/>
    <w:rsid w:val="00846892"/>
    <w:rsid w:val="00847F29"/>
    <w:rsid w:val="008507C2"/>
    <w:rsid w:val="008521C5"/>
    <w:rsid w:val="008560BB"/>
    <w:rsid w:val="0085753F"/>
    <w:rsid w:val="0086048A"/>
    <w:rsid w:val="00860BC4"/>
    <w:rsid w:val="0086422E"/>
    <w:rsid w:val="00865D47"/>
    <w:rsid w:val="00867890"/>
    <w:rsid w:val="00867997"/>
    <w:rsid w:val="00870FC9"/>
    <w:rsid w:val="0087158C"/>
    <w:rsid w:val="00871C3A"/>
    <w:rsid w:val="00875860"/>
    <w:rsid w:val="00876BCA"/>
    <w:rsid w:val="00880885"/>
    <w:rsid w:val="00882995"/>
    <w:rsid w:val="00885388"/>
    <w:rsid w:val="00890CC1"/>
    <w:rsid w:val="00891C16"/>
    <w:rsid w:val="008A0D24"/>
    <w:rsid w:val="008A4842"/>
    <w:rsid w:val="008A7ECD"/>
    <w:rsid w:val="008B23B3"/>
    <w:rsid w:val="008B7963"/>
    <w:rsid w:val="008C1CF7"/>
    <w:rsid w:val="008C7F8E"/>
    <w:rsid w:val="008D25FE"/>
    <w:rsid w:val="008D2DBF"/>
    <w:rsid w:val="008D4E3F"/>
    <w:rsid w:val="008D73EF"/>
    <w:rsid w:val="008E5B8E"/>
    <w:rsid w:val="008E65B8"/>
    <w:rsid w:val="008E67C4"/>
    <w:rsid w:val="008E6A96"/>
    <w:rsid w:val="008F28EA"/>
    <w:rsid w:val="008F2FE0"/>
    <w:rsid w:val="008F587A"/>
    <w:rsid w:val="008F789C"/>
    <w:rsid w:val="008F7EA7"/>
    <w:rsid w:val="00901C26"/>
    <w:rsid w:val="00903C3D"/>
    <w:rsid w:val="00913676"/>
    <w:rsid w:val="00915539"/>
    <w:rsid w:val="00921068"/>
    <w:rsid w:val="00922BD5"/>
    <w:rsid w:val="00932B34"/>
    <w:rsid w:val="00934EBC"/>
    <w:rsid w:val="00937FCA"/>
    <w:rsid w:val="00944F00"/>
    <w:rsid w:val="00951E93"/>
    <w:rsid w:val="00955C73"/>
    <w:rsid w:val="00960BB8"/>
    <w:rsid w:val="00963206"/>
    <w:rsid w:val="00963D25"/>
    <w:rsid w:val="00966536"/>
    <w:rsid w:val="009678FC"/>
    <w:rsid w:val="009746BE"/>
    <w:rsid w:val="009772E4"/>
    <w:rsid w:val="009776E8"/>
    <w:rsid w:val="0098014B"/>
    <w:rsid w:val="009863AF"/>
    <w:rsid w:val="00993133"/>
    <w:rsid w:val="009931A7"/>
    <w:rsid w:val="00996C4B"/>
    <w:rsid w:val="0099704B"/>
    <w:rsid w:val="009A3642"/>
    <w:rsid w:val="009A5814"/>
    <w:rsid w:val="009A6B47"/>
    <w:rsid w:val="009B1044"/>
    <w:rsid w:val="009B1108"/>
    <w:rsid w:val="009B1228"/>
    <w:rsid w:val="009B69A5"/>
    <w:rsid w:val="009B7197"/>
    <w:rsid w:val="009C39A8"/>
    <w:rsid w:val="009C43D7"/>
    <w:rsid w:val="009C5A3D"/>
    <w:rsid w:val="009C5E19"/>
    <w:rsid w:val="009C78F1"/>
    <w:rsid w:val="009D2164"/>
    <w:rsid w:val="009D4B72"/>
    <w:rsid w:val="009D6F57"/>
    <w:rsid w:val="009E50E7"/>
    <w:rsid w:val="009F109D"/>
    <w:rsid w:val="009F5B17"/>
    <w:rsid w:val="00A0515B"/>
    <w:rsid w:val="00A0561D"/>
    <w:rsid w:val="00A07741"/>
    <w:rsid w:val="00A10F79"/>
    <w:rsid w:val="00A14D54"/>
    <w:rsid w:val="00A1666A"/>
    <w:rsid w:val="00A17642"/>
    <w:rsid w:val="00A20198"/>
    <w:rsid w:val="00A25835"/>
    <w:rsid w:val="00A270D7"/>
    <w:rsid w:val="00A271DB"/>
    <w:rsid w:val="00A27C7E"/>
    <w:rsid w:val="00A314CF"/>
    <w:rsid w:val="00A3461E"/>
    <w:rsid w:val="00A36B13"/>
    <w:rsid w:val="00A378B5"/>
    <w:rsid w:val="00A3793C"/>
    <w:rsid w:val="00A4163E"/>
    <w:rsid w:val="00A419F8"/>
    <w:rsid w:val="00A4486A"/>
    <w:rsid w:val="00A47F55"/>
    <w:rsid w:val="00A524D0"/>
    <w:rsid w:val="00A54943"/>
    <w:rsid w:val="00A57F93"/>
    <w:rsid w:val="00A6166C"/>
    <w:rsid w:val="00A62611"/>
    <w:rsid w:val="00A64F14"/>
    <w:rsid w:val="00A663A7"/>
    <w:rsid w:val="00A67339"/>
    <w:rsid w:val="00A6771B"/>
    <w:rsid w:val="00A67FCA"/>
    <w:rsid w:val="00A734F5"/>
    <w:rsid w:val="00A8135F"/>
    <w:rsid w:val="00A81F16"/>
    <w:rsid w:val="00A82271"/>
    <w:rsid w:val="00A9081B"/>
    <w:rsid w:val="00A92E74"/>
    <w:rsid w:val="00AA2F6B"/>
    <w:rsid w:val="00AA3928"/>
    <w:rsid w:val="00AA3A0C"/>
    <w:rsid w:val="00AB0EC0"/>
    <w:rsid w:val="00AB4F06"/>
    <w:rsid w:val="00AB5826"/>
    <w:rsid w:val="00AB6204"/>
    <w:rsid w:val="00AB7F54"/>
    <w:rsid w:val="00AC1A59"/>
    <w:rsid w:val="00AC499A"/>
    <w:rsid w:val="00AC518E"/>
    <w:rsid w:val="00AC5428"/>
    <w:rsid w:val="00AC7195"/>
    <w:rsid w:val="00AE4BF2"/>
    <w:rsid w:val="00AE7C7E"/>
    <w:rsid w:val="00AF4BA8"/>
    <w:rsid w:val="00AF60E1"/>
    <w:rsid w:val="00B00092"/>
    <w:rsid w:val="00B00D07"/>
    <w:rsid w:val="00B01359"/>
    <w:rsid w:val="00B03FA1"/>
    <w:rsid w:val="00B0450E"/>
    <w:rsid w:val="00B04844"/>
    <w:rsid w:val="00B07ED2"/>
    <w:rsid w:val="00B11D2E"/>
    <w:rsid w:val="00B12878"/>
    <w:rsid w:val="00B12D2A"/>
    <w:rsid w:val="00B13D8B"/>
    <w:rsid w:val="00B14896"/>
    <w:rsid w:val="00B149B7"/>
    <w:rsid w:val="00B16630"/>
    <w:rsid w:val="00B200AA"/>
    <w:rsid w:val="00B24E26"/>
    <w:rsid w:val="00B26B8C"/>
    <w:rsid w:val="00B31A1D"/>
    <w:rsid w:val="00B32900"/>
    <w:rsid w:val="00B40D1B"/>
    <w:rsid w:val="00B41FA9"/>
    <w:rsid w:val="00B44F9B"/>
    <w:rsid w:val="00B46073"/>
    <w:rsid w:val="00B55865"/>
    <w:rsid w:val="00B5640B"/>
    <w:rsid w:val="00B62936"/>
    <w:rsid w:val="00B63C3D"/>
    <w:rsid w:val="00B6752E"/>
    <w:rsid w:val="00B73C4A"/>
    <w:rsid w:val="00B8127C"/>
    <w:rsid w:val="00B84558"/>
    <w:rsid w:val="00B968C9"/>
    <w:rsid w:val="00B97DCE"/>
    <w:rsid w:val="00BA1848"/>
    <w:rsid w:val="00BA6451"/>
    <w:rsid w:val="00BA74E7"/>
    <w:rsid w:val="00BB07CE"/>
    <w:rsid w:val="00BB728F"/>
    <w:rsid w:val="00BB7FFE"/>
    <w:rsid w:val="00BC07EC"/>
    <w:rsid w:val="00BC09F8"/>
    <w:rsid w:val="00BC5FC9"/>
    <w:rsid w:val="00BC6EBE"/>
    <w:rsid w:val="00BC70D9"/>
    <w:rsid w:val="00BD3530"/>
    <w:rsid w:val="00BE01CB"/>
    <w:rsid w:val="00BE08C0"/>
    <w:rsid w:val="00BE1085"/>
    <w:rsid w:val="00BE3FF1"/>
    <w:rsid w:val="00BE5DD0"/>
    <w:rsid w:val="00BE6027"/>
    <w:rsid w:val="00BE7778"/>
    <w:rsid w:val="00BF03ED"/>
    <w:rsid w:val="00BF3053"/>
    <w:rsid w:val="00BF3952"/>
    <w:rsid w:val="00BF530B"/>
    <w:rsid w:val="00C00CC1"/>
    <w:rsid w:val="00C05AFC"/>
    <w:rsid w:val="00C1080D"/>
    <w:rsid w:val="00C12152"/>
    <w:rsid w:val="00C12B0B"/>
    <w:rsid w:val="00C145DF"/>
    <w:rsid w:val="00C14FDE"/>
    <w:rsid w:val="00C213D5"/>
    <w:rsid w:val="00C23765"/>
    <w:rsid w:val="00C250BE"/>
    <w:rsid w:val="00C2742B"/>
    <w:rsid w:val="00C31871"/>
    <w:rsid w:val="00C412CE"/>
    <w:rsid w:val="00C450A5"/>
    <w:rsid w:val="00C46511"/>
    <w:rsid w:val="00C47556"/>
    <w:rsid w:val="00C47F53"/>
    <w:rsid w:val="00C51952"/>
    <w:rsid w:val="00C549CC"/>
    <w:rsid w:val="00C61050"/>
    <w:rsid w:val="00C61D62"/>
    <w:rsid w:val="00C6202E"/>
    <w:rsid w:val="00C63FE9"/>
    <w:rsid w:val="00C661AB"/>
    <w:rsid w:val="00C67E2B"/>
    <w:rsid w:val="00C70766"/>
    <w:rsid w:val="00C722B5"/>
    <w:rsid w:val="00C73026"/>
    <w:rsid w:val="00C732F6"/>
    <w:rsid w:val="00C75D57"/>
    <w:rsid w:val="00C859BE"/>
    <w:rsid w:val="00C924A8"/>
    <w:rsid w:val="00C92A19"/>
    <w:rsid w:val="00C935D4"/>
    <w:rsid w:val="00C94126"/>
    <w:rsid w:val="00C953AE"/>
    <w:rsid w:val="00C9540A"/>
    <w:rsid w:val="00CA035C"/>
    <w:rsid w:val="00CA6392"/>
    <w:rsid w:val="00CB5B5B"/>
    <w:rsid w:val="00CC0560"/>
    <w:rsid w:val="00CC0632"/>
    <w:rsid w:val="00CC416F"/>
    <w:rsid w:val="00CC5351"/>
    <w:rsid w:val="00CC729D"/>
    <w:rsid w:val="00CD6F01"/>
    <w:rsid w:val="00CE1097"/>
    <w:rsid w:val="00CE1D45"/>
    <w:rsid w:val="00CE5472"/>
    <w:rsid w:val="00CE6A21"/>
    <w:rsid w:val="00CF2AA4"/>
    <w:rsid w:val="00CF7F25"/>
    <w:rsid w:val="00D01C8E"/>
    <w:rsid w:val="00D03D78"/>
    <w:rsid w:val="00D12FA8"/>
    <w:rsid w:val="00D15F69"/>
    <w:rsid w:val="00D208E4"/>
    <w:rsid w:val="00D21F99"/>
    <w:rsid w:val="00D22029"/>
    <w:rsid w:val="00D23E08"/>
    <w:rsid w:val="00D2523C"/>
    <w:rsid w:val="00D30E8E"/>
    <w:rsid w:val="00D350DE"/>
    <w:rsid w:val="00D37195"/>
    <w:rsid w:val="00D4280B"/>
    <w:rsid w:val="00D47453"/>
    <w:rsid w:val="00D4755A"/>
    <w:rsid w:val="00D50287"/>
    <w:rsid w:val="00D6182B"/>
    <w:rsid w:val="00D63208"/>
    <w:rsid w:val="00D72B1A"/>
    <w:rsid w:val="00D73940"/>
    <w:rsid w:val="00D7749D"/>
    <w:rsid w:val="00D82EA3"/>
    <w:rsid w:val="00D93A19"/>
    <w:rsid w:val="00D94A94"/>
    <w:rsid w:val="00DA32BF"/>
    <w:rsid w:val="00DA6942"/>
    <w:rsid w:val="00DA778F"/>
    <w:rsid w:val="00DA78E1"/>
    <w:rsid w:val="00DB21C5"/>
    <w:rsid w:val="00DB36A3"/>
    <w:rsid w:val="00DB63F6"/>
    <w:rsid w:val="00DC30B5"/>
    <w:rsid w:val="00DC584A"/>
    <w:rsid w:val="00DC60E0"/>
    <w:rsid w:val="00DC70C3"/>
    <w:rsid w:val="00DD31C1"/>
    <w:rsid w:val="00DD53DE"/>
    <w:rsid w:val="00DD7663"/>
    <w:rsid w:val="00DF79D9"/>
    <w:rsid w:val="00E01F1E"/>
    <w:rsid w:val="00E031A1"/>
    <w:rsid w:val="00E036D1"/>
    <w:rsid w:val="00E05F81"/>
    <w:rsid w:val="00E10F2E"/>
    <w:rsid w:val="00E14742"/>
    <w:rsid w:val="00E15591"/>
    <w:rsid w:val="00E21394"/>
    <w:rsid w:val="00E23D6D"/>
    <w:rsid w:val="00E251AC"/>
    <w:rsid w:val="00E25AA6"/>
    <w:rsid w:val="00E2725F"/>
    <w:rsid w:val="00E277E9"/>
    <w:rsid w:val="00E27C34"/>
    <w:rsid w:val="00E30D0D"/>
    <w:rsid w:val="00E31844"/>
    <w:rsid w:val="00E423C3"/>
    <w:rsid w:val="00E43232"/>
    <w:rsid w:val="00E47537"/>
    <w:rsid w:val="00E50E1C"/>
    <w:rsid w:val="00E5268E"/>
    <w:rsid w:val="00E549D7"/>
    <w:rsid w:val="00E54EFF"/>
    <w:rsid w:val="00E64993"/>
    <w:rsid w:val="00E65D44"/>
    <w:rsid w:val="00E706CF"/>
    <w:rsid w:val="00E82922"/>
    <w:rsid w:val="00E84357"/>
    <w:rsid w:val="00E84BD4"/>
    <w:rsid w:val="00E84E65"/>
    <w:rsid w:val="00E93BDE"/>
    <w:rsid w:val="00E947E3"/>
    <w:rsid w:val="00EA2F10"/>
    <w:rsid w:val="00EA7F94"/>
    <w:rsid w:val="00EB4A23"/>
    <w:rsid w:val="00EB5787"/>
    <w:rsid w:val="00EB5BF5"/>
    <w:rsid w:val="00EC0422"/>
    <w:rsid w:val="00EC2E1E"/>
    <w:rsid w:val="00EC4268"/>
    <w:rsid w:val="00EC49F7"/>
    <w:rsid w:val="00EC5546"/>
    <w:rsid w:val="00ED01FB"/>
    <w:rsid w:val="00ED4A0C"/>
    <w:rsid w:val="00ED6B25"/>
    <w:rsid w:val="00ED7E65"/>
    <w:rsid w:val="00EE1681"/>
    <w:rsid w:val="00EE17C5"/>
    <w:rsid w:val="00EE748C"/>
    <w:rsid w:val="00EF0F1F"/>
    <w:rsid w:val="00EF546D"/>
    <w:rsid w:val="00EF6653"/>
    <w:rsid w:val="00EF6D54"/>
    <w:rsid w:val="00EF70A1"/>
    <w:rsid w:val="00F07D76"/>
    <w:rsid w:val="00F12630"/>
    <w:rsid w:val="00F219B0"/>
    <w:rsid w:val="00F227DB"/>
    <w:rsid w:val="00F27C8C"/>
    <w:rsid w:val="00F3025E"/>
    <w:rsid w:val="00F337D7"/>
    <w:rsid w:val="00F35705"/>
    <w:rsid w:val="00F36A45"/>
    <w:rsid w:val="00F3766C"/>
    <w:rsid w:val="00F403C3"/>
    <w:rsid w:val="00F4066C"/>
    <w:rsid w:val="00F4169E"/>
    <w:rsid w:val="00F41910"/>
    <w:rsid w:val="00F432C3"/>
    <w:rsid w:val="00F43839"/>
    <w:rsid w:val="00F45489"/>
    <w:rsid w:val="00F468B1"/>
    <w:rsid w:val="00F507B6"/>
    <w:rsid w:val="00F51DAB"/>
    <w:rsid w:val="00F52FB1"/>
    <w:rsid w:val="00F5355B"/>
    <w:rsid w:val="00F54443"/>
    <w:rsid w:val="00F565B8"/>
    <w:rsid w:val="00F6017D"/>
    <w:rsid w:val="00F61269"/>
    <w:rsid w:val="00F743AC"/>
    <w:rsid w:val="00F765C5"/>
    <w:rsid w:val="00F84575"/>
    <w:rsid w:val="00F84E3F"/>
    <w:rsid w:val="00F855A9"/>
    <w:rsid w:val="00F948AB"/>
    <w:rsid w:val="00FA4CAD"/>
    <w:rsid w:val="00FB34BA"/>
    <w:rsid w:val="00FC271D"/>
    <w:rsid w:val="00FC6B0D"/>
    <w:rsid w:val="00FE091C"/>
    <w:rsid w:val="00FE0FC8"/>
    <w:rsid w:val="00FF3C62"/>
    <w:rsid w:val="00FF560B"/>
    <w:rsid w:val="00F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ebapp.etsi.org/Ipr/" TargetMode="External"/><Relationship Id="rId18" Type="http://schemas.openxmlformats.org/officeDocument/2006/relationships/hyperlink" Target="http://www.3gpp.org/ftp/tsg_sa/TSG_SA/TSGS_54/docs/SP-110820.zip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3gpp.org/ftp/tsg_sa/TSG_SA/TSGS_60/Docs/SP-130240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TSG-WG--s1--wis.htm" TargetMode="External"/><Relationship Id="rId17" Type="http://schemas.openxmlformats.org/officeDocument/2006/relationships/hyperlink" Target="http://www.3gpp.org/ftp/tsg_sa/TSG_SA/TSGS_60/Docs/SP-130330.zip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sa/TSG_SA/TSGS_59/Docs/SP-130030.zip" TargetMode="External"/><Relationship Id="rId20" Type="http://schemas.openxmlformats.org/officeDocument/2006/relationships/hyperlink" Target="http://www.3gpp.org/ftp/tsg_sa/TSG_SA/TSGS_61/Docs/SP-130415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FeatureListFrameSet.htm" TargetMode="External"/><Relationship Id="rId24" Type="http://schemas.openxmlformats.org/officeDocument/2006/relationships/hyperlink" Target="http://www.3gpp.org/ftp/tsg_sa/TSG_SA/TSGS_61/Docs/SP-130418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sa/TSG_SA/TSGS_61/Docs/SP-130397.zip" TargetMode="External"/><Relationship Id="rId23" Type="http://schemas.openxmlformats.org/officeDocument/2006/relationships/hyperlink" Target="http://www.3gpp.org/ftp/tsg_sa/TSG_SA/TSGS_61/Docs/SP-130417.zip" TargetMode="External"/><Relationship Id="rId10" Type="http://schemas.openxmlformats.org/officeDocument/2006/relationships/hyperlink" Target="http://www.3gpp.org/ftp/tsg_sa/WG1_Serv/TSGS1_64_SanFrancisco/templates/" TargetMode="External"/><Relationship Id="rId19" Type="http://schemas.openxmlformats.org/officeDocument/2006/relationships/hyperlink" Target="http://www.3gpp.org/ftp/tsg_sa/TSG_SA/TSGS_61/Docs/SP-130505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ebapp.etsi.org/meetingDocuments/ViewDocumentList.asp?MTG_Id=30164" TargetMode="External"/><Relationship Id="rId14" Type="http://schemas.openxmlformats.org/officeDocument/2006/relationships/hyperlink" Target="http://www.3gpp.org/SA1-delegates-survival-guide" TargetMode="External"/><Relationship Id="rId22" Type="http://schemas.openxmlformats.org/officeDocument/2006/relationships/hyperlink" Target="http://www.3gpp.org/ftp/tsg_sa/TSG_SA/TSGS_61/Docs/SP-13041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ona\SA1\SA1%2359%20Chicago\3GPPDAD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5805F-33C9-4B77-BA40-B67BB9027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3GPPDAD.dotm</Template>
  <TotalTime>0</TotalTime>
  <Pages>5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5823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Mona</cp:lastModifiedBy>
  <cp:revision>7</cp:revision>
  <dcterms:created xsi:type="dcterms:W3CDTF">2013-09-30T10:29:00Z</dcterms:created>
  <dcterms:modified xsi:type="dcterms:W3CDTF">2013-09-30T13:45:00Z</dcterms:modified>
</cp:coreProperties>
</file>